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785894" w:rsidTr="00785894" w14:paraId="5219936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894" w:rsidRDefault="00785894" w14:paraId="07BFA630" w14:textId="73638E60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5894" w:rsidRDefault="00785894" w14:paraId="5E5726D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785894" w:rsidRDefault="00785894" w14:paraId="507A418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785894" w:rsidRDefault="00785894" w14:paraId="7D2FB03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785894" w:rsidRDefault="00785894" w14:paraId="2987998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785894" w:rsidP="00785894" w:rsidRDefault="00785894" w14:paraId="3A38BB9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785894" w:rsidP="00785894" w:rsidRDefault="00785894" w14:paraId="2D80B21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785894" w:rsidP="00785894" w:rsidRDefault="00785894" w14:paraId="3D3E202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St-2567/2019</w:t>
      </w:r>
    </w:p>
    <w:p w:rsidR="00785894" w:rsidP="00785894" w:rsidRDefault="00785894" w14:paraId="13658B83" w14:textId="77777777">
      <w:pPr>
        <w:tabs>
          <w:tab w:val="left" w:pos="709"/>
        </w:tabs>
      </w:pPr>
      <w:r>
        <w:t xml:space="preserve"> </w:t>
      </w:r>
    </w:p>
    <w:p w:rsidR="00785894" w:rsidP="00785894" w:rsidRDefault="00785894" w14:paraId="39A5CB4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785894" w:rsidP="00785894" w:rsidRDefault="00785894" w14:paraId="287510F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785894" w:rsidP="00785894" w:rsidRDefault="00785894" w14:paraId="2E193604" w14:textId="77777777">
      <w:pPr>
        <w:tabs>
          <w:tab w:val="left" w:pos="709"/>
        </w:tabs>
      </w:pPr>
    </w:p>
    <w:p w:rsidR="00785894" w:rsidP="00785894" w:rsidRDefault="00785894" w14:paraId="183A003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785894" w:rsidP="00785894" w:rsidRDefault="00785894" w14:paraId="0426D969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785894" w:rsidP="00785894" w:rsidRDefault="00785894" w14:paraId="616F30B0" w14:textId="77777777">
      <w:pPr>
        <w:tabs>
          <w:tab w:val="left" w:pos="709"/>
        </w:tabs>
      </w:pPr>
    </w:p>
    <w:p w:rsidR="00785894" w:rsidP="00785894" w:rsidRDefault="00785894" w14:paraId="01ABBBD7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785894" w:rsidP="00785894" w:rsidRDefault="00785894" w14:paraId="3451C9CC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785894" w:rsidP="00785894" w:rsidRDefault="00785894" w14:paraId="40B774C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785894" w:rsidP="00785894" w:rsidRDefault="00785894" w14:paraId="59079C5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785894" w:rsidP="00785894" w:rsidRDefault="00785894" w14:paraId="14063364" w14:textId="77777777">
      <w:pPr>
        <w:tabs>
          <w:tab w:val="left" w:pos="709"/>
        </w:tabs>
      </w:pPr>
    </w:p>
    <w:p w:rsidR="00785894" w:rsidP="00785894" w:rsidRDefault="00785894" w14:paraId="4CEE3F1F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785894" w:rsidP="00785894" w:rsidRDefault="00785894" w14:paraId="6AF86026" w14:textId="77777777">
      <w:pPr>
        <w:tabs>
          <w:tab w:val="left" w:pos="709"/>
        </w:tabs>
        <w:jc w:val="both"/>
      </w:pPr>
    </w:p>
    <w:p w:rsidR="00785894" w:rsidP="00785894" w:rsidRDefault="00785894" w14:paraId="558D947B" w14:textId="77777777">
      <w:pPr>
        <w:tabs>
          <w:tab w:val="left" w:pos="709"/>
        </w:tabs>
      </w:pPr>
      <w:r>
        <w:t xml:space="preserve"> </w:t>
      </w:r>
      <w:r>
        <w:tab/>
        <w:t>17. St-2567/2019</w:t>
      </w:r>
    </w:p>
    <w:p w:rsidR="00785894" w:rsidP="00785894" w:rsidRDefault="00785894" w14:paraId="33860422" w14:textId="77777777">
      <w:pPr>
        <w:tabs>
          <w:tab w:val="left" w:pos="709"/>
        </w:tabs>
      </w:pPr>
    </w:p>
    <w:p w:rsidR="00785894" w:rsidP="00785894" w:rsidRDefault="00785894" w14:paraId="375950D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785894" w:rsidP="00785894" w:rsidRDefault="00785894" w14:paraId="787EFC54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785894" w:rsidP="00785894" w:rsidRDefault="00785894" w14:paraId="3AA31382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785894" w:rsidP="00785894" w:rsidRDefault="00785894" w14:paraId="1D3038C5" w14:textId="77777777">
      <w:pPr>
        <w:tabs>
          <w:tab w:val="left" w:pos="709"/>
        </w:tabs>
        <w:ind w:firstLine="708"/>
        <w:jc w:val="both"/>
      </w:pPr>
    </w:p>
    <w:p w:rsidR="00785894" w:rsidP="00785894" w:rsidRDefault="00785894" w14:paraId="5DFEAF89" w14:textId="77777777">
      <w:pPr>
        <w:tabs>
          <w:tab w:val="left" w:pos="709"/>
        </w:tabs>
        <w:jc w:val="both"/>
      </w:pPr>
      <w:r>
        <w:t xml:space="preserve">protiv </w:t>
      </w:r>
    </w:p>
    <w:p w:rsidR="00785894" w:rsidP="00785894" w:rsidRDefault="00785894" w14:paraId="0EA1100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85894" w:rsidP="00785894" w:rsidRDefault="00785894" w14:paraId="53F0E702" w14:textId="77777777">
      <w:pPr>
        <w:tabs>
          <w:tab w:val="left" w:pos="709"/>
        </w:tabs>
        <w:ind w:left="708"/>
        <w:jc w:val="both"/>
      </w:pPr>
      <w:r>
        <w:tab/>
        <w:t xml:space="preserve">PELICUS jednostavno društvo s ograničenom odgovornošću za ugostiteljstvo, usluge i trgovinu, </w:t>
      </w:r>
      <w:proofErr w:type="spellStart"/>
      <w:r>
        <w:t>Dumovec</w:t>
      </w:r>
      <w:proofErr w:type="spellEnd"/>
      <w:r>
        <w:t xml:space="preserve">, Ulica Vinka </w:t>
      </w:r>
      <w:proofErr w:type="spellStart"/>
      <w:r>
        <w:t>Sedinića</w:t>
      </w:r>
      <w:proofErr w:type="spellEnd"/>
      <w:r>
        <w:t xml:space="preserve"> 35, OIB: 71869283821</w:t>
      </w:r>
    </w:p>
    <w:p w:rsidR="00785894" w:rsidP="00785894" w:rsidRDefault="00785894" w14:paraId="5BDB2B57" w14:textId="77777777">
      <w:pPr>
        <w:tabs>
          <w:tab w:val="left" w:pos="709"/>
        </w:tabs>
        <w:ind w:left="708"/>
        <w:jc w:val="both"/>
      </w:pPr>
    </w:p>
    <w:p w:rsidR="00785894" w:rsidP="00785894" w:rsidRDefault="00785894" w14:paraId="021A8CDD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785894" w:rsidP="00785894" w:rsidRDefault="00785894" w14:paraId="4F9AAF1C" w14:textId="77777777">
      <w:pPr>
        <w:tabs>
          <w:tab w:val="left" w:pos="709"/>
        </w:tabs>
        <w:jc w:val="both"/>
      </w:pPr>
    </w:p>
    <w:p w:rsidR="00785894" w:rsidP="00785894" w:rsidRDefault="00785894" w14:paraId="7C3CA12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785894" w:rsidP="00785894" w:rsidRDefault="00785894" w14:paraId="3D007B04" w14:textId="77777777">
      <w:pPr>
        <w:tabs>
          <w:tab w:val="left" w:pos="709"/>
        </w:tabs>
      </w:pPr>
    </w:p>
    <w:p w:rsidR="00785894" w:rsidP="00785894" w:rsidRDefault="00785894" w14:paraId="567C145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785894" w:rsidP="00785894" w:rsidRDefault="00785894" w14:paraId="7125C0F8" w14:textId="77777777">
      <w:pPr>
        <w:tabs>
          <w:tab w:val="left" w:pos="709"/>
        </w:tabs>
      </w:pPr>
    </w:p>
    <w:p w:rsidR="00785894" w:rsidP="00785894" w:rsidRDefault="00785894" w14:paraId="5068E91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785894" w:rsidP="00785894" w:rsidRDefault="00785894" w14:paraId="63C3396C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785894" w:rsidP="00785894" w:rsidRDefault="00785894" w14:paraId="537EE02A" w14:textId="77777777">
      <w:pPr>
        <w:tabs>
          <w:tab w:val="left" w:pos="709"/>
        </w:tabs>
      </w:pPr>
    </w:p>
    <w:p w:rsidR="00785894" w:rsidP="00785894" w:rsidRDefault="00785894" w14:paraId="456A95BB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AA44BBD" w14:textId="0AA44BBD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85894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858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5894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85894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85894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85894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894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589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5894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85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894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894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894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894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85894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5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589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454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2567</izvorni_sadrzaj>
    <derivirana_varijabla naziv="DomainObject.Predmet.Broj_1">2567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16. listopada 2019.</izvorni_sadrzaj>
    <derivirana_varijabla naziv="DomainObject.Predmet.DatumOsnivanja_1">16.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St-2567/2019</izvorni_sadrzaj>
    <derivirana_varijabla naziv="DomainObject.Predmet.OznakaBroj_1">St-2567/2019</derivirana_varijabla>
  </DomainObject.Predmet.OznakaBroj>
  <DomainObject.Predmet.OznakaBrojOptuznogAkta>
    <izvorni_sadrzaj>04-06-19-4517</izvorni_sadrzaj>
    <derivirana_varijabla naziv="DomainObject.Predmet.OznakaBrojOptuznogAkta_1">04-06-19-4517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PELICUS jednostavno društvo s ograničenom odgovornošću za ugostiteljstvo, usluge i trgovinu</izvorni_sadrzaj>
    <derivirana_varijabla naziv="DomainObject.Predmet.ProtustrankaFormated_1">  PELICUS jednostavno društvo s ograničenom odgovornošću za ugostiteljstvo, usluge i trgovinu</derivirana_varijabla>
  </DomainObject.Predmet.ProtustrankaFormated>
  <DomainObject.Predmet.ProtustrankaFormatedOIB>
    <izvorni_sadrzaj>  PELICUS jednostavno društvo s ograničenom odgovornošću za ugostiteljstvo, usluge i trgovinu, OIB 71869283821</izvorni_sadrzaj>
    <derivirana_varijabla naziv="DomainObject.Predmet.ProtustrankaFormatedOIB_1">  PELICUS jednostavno društvo s ograničenom odgovornošću za ugostiteljstvo, usluge i trgovinu, OIB 71869283821</derivirana_varijabla>
  </DomainObject.Predmet.ProtustrankaFormatedOIB>
  <DomainObject.Predmet.ProtustrankaFormatedWithAdress>
    <izvorni_sadrzaj> PELICUS jednostavno društvo s ograničenom odgovornošću za ugostiteljstvo, usluge i trgovinu, ulica Vinka Sedinića 35, 10361 Dumovec</izvorni_sadrzaj>
    <derivirana_varijabla naziv="DomainObject.Predmet.ProtustrankaFormatedWithAdress_1"> PELICUS jednostavno društvo s ograničenom odgovornošću za ugostiteljstvo, usluge i trgovinu, ulica Vinka Sedinića 35, 10361 Dumovec</derivirana_varijabla>
  </DomainObject.Predmet.ProtustrankaFormatedWithAdress>
  <DomainObject.Predmet.ProtustrankaFormatedWithAdressOIB>
    <izvorni_sadrzaj> PELICUS jednostavno društvo s ograničenom odgovornošću za ugostiteljstvo, usluge i trgovinu, OIB 71869283821, ulica Vinka Sedinića 35, 10361 Dumovec</izvorni_sadrzaj>
    <derivirana_varijabla naziv="DomainObject.Predmet.ProtustrankaFormatedWithAdressOIB_1"> PELICUS jednostavno društvo s ograničenom odgovornošću za ugostiteljstvo, usluge i trgovinu, OIB 71869283821, ulica Vinka Sedinića 35, 10361 Dumovec</derivirana_varijabla>
  </DomainObject.Predmet.ProtustrankaFormatedWithAdressOIB>
  <DomainObject.Predmet.ProtustrankaWithAdress>
    <izvorni_sadrzaj>PELICUS jednostavno društvo s ograničenom odgovornošću za ugostiteljstvo, usluge i trgovinu ulica Vinka Sedinića 35, 10361 Dumovec</izvorni_sadrzaj>
    <derivirana_varijabla naziv="DomainObject.Predmet.ProtustrankaWithAdress_1">PELICUS jednostavno društvo s ograničenom odgovornošću za ugostiteljstvo, usluge i trgovinu ulica Vinka Sedinića 35, 10361 Dumovec</derivirana_varijabla>
  </DomainObject.Predmet.ProtustrankaWithAdress>
  <DomainObject.Predmet.ProtustrankaWithAdressOIB>
    <izvorni_sadrzaj>PELICUS jednostavno društvo s ograničenom odgovornošću za ugostiteljstvo, usluge i trgovinu, OIB 71869283821, ulica Vinka Sedinića 35, 10361 Dumovec</izvorni_sadrzaj>
    <derivirana_varijabla naziv="DomainObject.Predmet.ProtustrankaWithAdressOIB_1">PELICUS jednostavno društvo s ograničenom odgovornošću za ugostiteljstvo, usluge i trgovinu, OIB 71869283821, ulica Vinka Sedinića 35, 10361 Dumovec</derivirana_varijabla>
  </DomainObject.Predmet.ProtustrankaWithAdressOIB>
  <DomainObject.Predmet.ProtustrankaNazivFormated>
    <izvorni_sadrzaj>PELICUS jednostavno društvo s ograničenom odgovornošću za ugostiteljstvo, usluge i trgovinu</izvorni_sadrzaj>
    <derivirana_varijabla naziv="DomainObject.Predmet.ProtustrankaNazivFormated_1">PELICUS jednostavno društvo s ograničenom odgovornošću za ugostiteljstvo, usluge i trgovinu</derivirana_varijabla>
  </DomainObject.Predmet.ProtustrankaNazivFormated>
  <DomainObject.Predmet.ProtustrankaNazivFormatedOIB>
    <izvorni_sadrzaj>PELICUS jednostavno društvo s ograničenom odgovornošću za ugostiteljstvo, usluge i trgovinu, OIB 71869283821</izvorni_sadrzaj>
    <derivirana_varijabla naziv="DomainObject.Predmet.ProtustrankaNazivFormatedOIB_1">PELICUS jednostavno društvo s ograničenom odgovornošću za ugostiteljstvo, usluge i trgovinu, OIB 71869283821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PELICUS jednostavno društvo s ograničenom odgovornošću za ugostiteljstvo, usluge i trgovinu</item>
    </izvorni_sadrzaj>
    <derivirana_varijabla naziv="DomainObject.Predmet.ProtuStrankaListFormated_1">
      <item>PELICUS jednostavno društvo s ograničenom odgovornošću za ugostiteljstvo, usluge i trgovinu</item>
    </derivirana_varijabla>
  </DomainObject.Predmet.ProtuStrankaListFormated>
  <DomainObject.Predmet.ProtuStrankaListFormatedOIB>
    <izvorni_sadrzaj>
      <item>PELICUS jednostavno društvo s ograničenom odgovornošću za ugostiteljstvo, usluge i trgovinu, OIB 71869283821</item>
    </izvorni_sadrzaj>
    <derivirana_varijabla naziv="DomainObject.Predmet.ProtuStrankaListFormatedOIB_1">
      <item>PELICUS jednostavno društvo s ograničenom odgovornošću za ugostiteljstvo, usluge i trgovinu, OIB 71869283821</item>
    </derivirana_varijabla>
  </DomainObject.Predmet.ProtuStrankaListFormatedOIB>
  <DomainObject.Predmet.ProtuStrankaListFormatedWithAdress>
    <izvorni_sadrzaj>
      <item>PELICUS jednostavno društvo s ograničenom odgovornošću za ugostiteljstvo, usluge i trgovinu, ulica Vinka Sedinića 35, 10361 Dumovec</item>
    </izvorni_sadrzaj>
    <derivirana_varijabla naziv="DomainObject.Predmet.ProtuStrankaListFormatedWithAdress_1">
      <item>PELICUS jednostavno društvo s ograničenom odgovornošću za ugostiteljstvo, usluge i trgovinu, ulica Vinka Sedinića 35, 10361 Dumovec</item>
    </derivirana_varijabla>
  </DomainObject.Predmet.ProtuStrankaListFormatedWithAdress>
  <DomainObject.Predmet.ProtuStrankaListFormatedWithAdressOIB>
    <izvorni_sadrzaj>
      <item>PELICUS jednostavno društvo s ograničenom odgovornošću za ugostiteljstvo, usluge i trgovinu, OIB 71869283821, ulica Vinka Sedinića 35, 10361 Dumovec</item>
    </izvorni_sadrzaj>
    <derivirana_varijabla naziv="DomainObject.Predmet.ProtuStrankaListFormatedWithAdressOIB_1">
      <item>PELICUS jednostavno društvo s ograničenom odgovornošću za ugostiteljstvo, usluge i trgovinu, OIB 71869283821, ulica Vinka Sedinića 35, 10361 Dumovec</item>
    </derivirana_varijabla>
  </DomainObject.Predmet.ProtuStrankaListFormatedWithAdressOIB>
  <DomainObject.Predmet.ProtuStrankaListNazivFormated>
    <izvorni_sadrzaj>
      <item>PELICUS jednostavno društvo s ograničenom odgovornošću za ugostiteljstvo, usluge i trgovinu</item>
    </izvorni_sadrzaj>
    <derivirana_varijabla naziv="DomainObject.Predmet.ProtuStrankaListNazivFormated_1">
      <item>PELICUS jednostavno društvo s ograničenom odgovornošću za ugostiteljstvo, usluge i trgovinu</item>
    </derivirana_varijabla>
  </DomainObject.Predmet.ProtuStrankaListNazivFormated>
  <DomainObject.Predmet.ProtuStrankaListNazivFormatedOIB>
    <izvorni_sadrzaj>
      <item>PELICUS jednostavno društvo s ograničenom odgovornošću za ugostiteljstvo, usluge i trgovinu, OIB 71869283821</item>
    </izvorni_sadrzaj>
    <derivirana_varijabla naziv="DomainObject.Predmet.ProtuStrankaListNazivFormatedOIB_1">
      <item>PELICUS jednostavno društvo s ograničenom odgovornošću za ugostiteljstvo, usluge i trgovinu, OIB 71869283821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PELICUS jednostavno društvo s ograničenom odgovornošću za ugostiteljstvo, usluge i trgovinu</izvorni_sadrzaj>
    <derivirana_varijabla naziv="DomainObject.Predmet.ProtustrankaIDrugi_1">PELICUS jednostavno društvo s ograničenom odgovornošću za ugostiteljstvo,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PELICUS jednostavno društvo s ograničenom odgovornošću za ugostiteljstvo, usluge i trgovinu, OIB 71869283821, ulica Vinka Sedinića 35, 10361 Dumovec</izvorni_sadrzaj>
    <derivirana_varijabla naziv="DomainObject.Predmet.ProtustrankaIDrugiAdressOIB_1">PELICUS jednostavno društvo s ograničenom odgovornošću za ugostiteljstvo, usluge i trgovinu, OIB 71869283821, ulica Vinka Sedinića 35,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PELICUS jednostavno društvo s ograničenom odgovornošću za ugostiteljstvo, usluge i trgovinu</item>
      <item>Financijska agencija</item>
    </izvorni_sadrzaj>
    <derivirana_varijabla naziv="DomainObject.Predmet.SudioniciListNaziv_1">
      <item>PELICUS jednostavno društvo s ograničenom odgovornošću za ugostiteljstvo, usluge i trgovinu</item>
      <item>Financijska agencija</item>
    </derivirana_varijabla>
  </DomainObject.Predmet.SudioniciListNaziv>
  <DomainObject.Predmet.SudioniciListAdressOIB>
    <izvorni_sadrzaj>
      <item>PELICUS jednostavno društvo s ograničenom odgovornošću za ugostiteljstvo, usluge i trgovinu, OIB 71869283821, ulica Vinka Sedinića 35,10361 Dumovec</item>
      <item>Financijska agencija, OIB 85821130368, TRG SVIBANJSKIH ŽRTAVA 1995. 1,10000 Zagreb</item>
    </izvorni_sadrzaj>
    <derivirana_varijabla naziv="DomainObject.Predmet.SudioniciListAdressOIB_1">
      <item>PELICUS jednostavno društvo s ograničenom odgovornošću za ugostiteljstvo, usluge i trgovinu, OIB 71869283821, ulica Vinka Sedinića 35,10361 Dumovec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71869283821</item>
      <item>, OIB 85821130368</item>
    </izvorni_sadrzaj>
    <derivirana_varijabla naziv="DomainObject.Predmet.SudioniciListNazivOIB_1">
      <item>, OIB 71869283821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2019.</izvorni_sadrzaj>
    <derivirana_varijabla naziv="DomainObject.Predmet.DatumPocetkaProcesa_1">16.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148</properties:Words>
  <properties:Characters>891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